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Stroud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Stroud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Stroud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Stroud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Stroud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Stroud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Stroud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Stroud is estimated to be </w:t>
      </w:r>
      <w:r w:rsidRPr="00773DF7">
        <w:rPr>
          <w:rFonts w:ascii="Libre Franklin Light" w:eastAsia="Times New Roman" w:hAnsi="Libre Franklin Light" w:cs="Calibri Light"/>
          <w:b/>
          <w:bCs/>
          <w:color w:val="C45911" w:themeColor="accent2" w:themeShade="BF"/>
        </w:rPr>
        <w:t xml:space="preserve">£2,187,138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Stroud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Stroud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Stroud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Stroud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ou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Stroud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ou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Stroud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Stroud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ou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Stroud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Stroud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Stroud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Stroud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Stroud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Stroud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£2,187,138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Stroud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£35,625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£736,743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£52,778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£14,844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£27,213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£1,319,935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£2,187,138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Stroud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Stroud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Stroud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Stroud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Stroud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Stroud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Stroud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Stroud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AFDD45B-BB6A-4AB9-AD82-38D475DE9DC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